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2B67" w14:textId="5561DA0E" w:rsidR="00593E8D" w:rsidRPr="004D71C6" w:rsidRDefault="00D239AD" w:rsidP="00D239A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D71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4D71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4D71C6"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  <w:t>การขอย้ายออกนักเรียนของโรงเรียนในสังกัด สพฐ</w:t>
      </w:r>
      <w:r w:rsidR="00C81DB8" w:rsidRPr="004D71C6">
        <w:rPr>
          <w:rFonts w:ascii="TH SarabunPSK" w:hAnsi="TH SarabunPSK" w:cs="TH SarabunPSK"/>
          <w:b/>
          <w:bCs/>
          <w:noProof/>
          <w:sz w:val="32"/>
          <w:szCs w:val="32"/>
        </w:rPr>
        <w:t>.</w:t>
      </w:r>
    </w:p>
    <w:p w14:paraId="16FCEC75" w14:textId="3ACAAC60" w:rsidR="00D239AD" w:rsidRPr="004D71C6" w:rsidRDefault="00D239AD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4D71C6">
        <w:rPr>
          <w:rFonts w:ascii="TH SarabunPSK" w:hAnsi="TH SarabunPSK" w:cs="TH SarabunPSK"/>
          <w:sz w:val="32"/>
          <w:szCs w:val="32"/>
          <w:cs/>
          <w:lang w:bidi="th-TH"/>
        </w:rPr>
        <w:t>หน่วยงาน</w:t>
      </w:r>
      <w:r w:rsidR="002B2D62" w:rsidRPr="004D71C6">
        <w:rPr>
          <w:rFonts w:ascii="TH SarabunPSK" w:hAnsi="TH SarabunPSK" w:cs="TH SarabunPSK"/>
          <w:sz w:val="32"/>
          <w:szCs w:val="32"/>
          <w:cs/>
          <w:lang w:bidi="th-TH"/>
        </w:rPr>
        <w:t>ที่รับผิดชอบ</w:t>
      </w:r>
      <w:r w:rsidRPr="004D71C6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4D71C6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7D6F57" w:rsidRPr="00A826C5">
        <w:rPr>
          <w:rFonts w:ascii="TH SarabunPSK" w:hAnsi="TH SarabunPSK" w:cs="TH SarabunPSK"/>
          <w:noProof/>
          <w:sz w:val="32"/>
          <w:szCs w:val="32"/>
          <w:cs/>
          <w:lang w:bidi="th-TH"/>
        </w:rPr>
        <w:t>โรงเรียน</w:t>
      </w:r>
      <w:r w:rsidR="007D6F57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อนุบาลวัดลูกแกประชาชนูทิศ </w:t>
      </w:r>
      <w:r w:rsidR="007D6F57" w:rsidRPr="004C3960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="00C81DB8" w:rsidRPr="004D71C6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สพป</w:t>
      </w:r>
      <w:r w:rsidR="00C81DB8" w:rsidRPr="004D71C6">
        <w:rPr>
          <w:rFonts w:ascii="TH SarabunPSK" w:hAnsi="TH SarabunPSK" w:cs="TH SarabunPSK"/>
          <w:noProof/>
          <w:sz w:val="32"/>
          <w:szCs w:val="32"/>
        </w:rPr>
        <w:t>.</w:t>
      </w:r>
      <w:r w:rsidR="00C81DB8" w:rsidRPr="004D71C6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กาญจนบุรี เขต </w:t>
      </w:r>
      <w:r w:rsidR="00C81DB8" w:rsidRPr="004D71C6">
        <w:rPr>
          <w:rFonts w:ascii="TH SarabunPSK" w:hAnsi="TH SarabunPSK" w:cs="TH SarabunPSK"/>
          <w:noProof/>
          <w:sz w:val="32"/>
          <w:szCs w:val="32"/>
        </w:rPr>
        <w:t>2</w:t>
      </w:r>
    </w:p>
    <w:p w14:paraId="0007F669" w14:textId="46ADE2FD" w:rsidR="00D239AD" w:rsidRPr="004D71C6" w:rsidRDefault="00C3045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4D71C6">
        <w:rPr>
          <w:rFonts w:ascii="TH SarabunPSK" w:hAnsi="TH SarabunPSK" w:cs="TH SarabunPSK"/>
          <w:sz w:val="32"/>
          <w:szCs w:val="32"/>
          <w:cs/>
          <w:lang w:bidi="th-TH"/>
        </w:rPr>
        <w:t>กระทรวง</w:t>
      </w:r>
      <w:r w:rsidRPr="004D71C6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4D71C6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C81DB8" w:rsidRPr="004D71C6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กระทรวงศึกษาธิการ</w:t>
      </w:r>
    </w:p>
    <w:p w14:paraId="4C84CC92" w14:textId="77777777" w:rsidR="003F4A0D" w:rsidRPr="004D71C6" w:rsidRDefault="003F4A0D" w:rsidP="00D239AD">
      <w:pPr>
        <w:spacing w:after="0" w:line="240" w:lineRule="auto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4D71C6">
        <w:rPr>
          <w:rFonts w:ascii="TH SarabunPSK" w:hAnsi="TH SarabunPSK" w:cs="TH SarabunPSK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4D71C6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D71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4D71C6">
        <w:rPr>
          <w:rFonts w:ascii="TH SarabunPSK" w:hAnsi="TH SarabunPSK" w:cs="TH SarabunPSK"/>
          <w:color w:val="0D0D0D" w:themeColor="text1" w:themeTint="F2"/>
          <w:sz w:val="32"/>
          <w:szCs w:val="32"/>
          <w:lang w:bidi="th-TH"/>
        </w:rPr>
        <w:t>:</w:t>
      </w:r>
      <w:r w:rsidRPr="004D71C6">
        <w:rPr>
          <w:rFonts w:ascii="TH SarabunPSK" w:hAnsi="TH SarabunPSK" w:cs="TH SarabunPSK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4D71C6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การขอย้ายออกนักเรียนของโรงเรียนในสังกัด สพฐ</w:t>
      </w:r>
      <w:r w:rsidR="00C81DB8" w:rsidRPr="004D71C6">
        <w:rPr>
          <w:rFonts w:ascii="TH SarabunPSK" w:hAnsi="TH SarabunPSK" w:cs="TH SarabunPSK"/>
          <w:noProof/>
          <w:sz w:val="32"/>
          <w:szCs w:val="32"/>
        </w:rPr>
        <w:t>.</w:t>
      </w:r>
    </w:p>
    <w:p w14:paraId="57553D54" w14:textId="1DEF6C32" w:rsidR="00132E1B" w:rsidRPr="004D71C6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4D71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4D71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4D71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7D6F57" w:rsidRPr="00A826C5">
        <w:rPr>
          <w:rFonts w:ascii="TH SarabunPSK" w:hAnsi="TH SarabunPSK" w:cs="TH SarabunPSK"/>
          <w:noProof/>
          <w:sz w:val="32"/>
          <w:szCs w:val="32"/>
          <w:cs/>
          <w:lang w:bidi="th-TH"/>
        </w:rPr>
        <w:t>โรงเรียน</w:t>
      </w:r>
      <w:r w:rsidR="007D6F57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อนุบาลวัดลูกแกประชาชนูทิศ </w:t>
      </w:r>
      <w:r w:rsidR="007D6F57" w:rsidRPr="004C3960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="00C81DB8" w:rsidRPr="004D71C6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สพป</w:t>
      </w:r>
      <w:r w:rsidR="00C81DB8" w:rsidRPr="004D71C6">
        <w:rPr>
          <w:rFonts w:ascii="TH SarabunPSK" w:hAnsi="TH SarabunPSK" w:cs="TH SarabunPSK"/>
          <w:noProof/>
          <w:sz w:val="32"/>
          <w:szCs w:val="32"/>
        </w:rPr>
        <w:t>.</w:t>
      </w:r>
      <w:r w:rsidR="00C81DB8" w:rsidRPr="004D71C6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กาญจนบุรี เขต </w:t>
      </w:r>
      <w:r w:rsidR="00C81DB8" w:rsidRPr="004D71C6">
        <w:rPr>
          <w:rFonts w:ascii="TH SarabunPSK" w:hAnsi="TH SarabunPSK" w:cs="TH SarabunPSK"/>
          <w:noProof/>
          <w:sz w:val="32"/>
          <w:szCs w:val="32"/>
        </w:rPr>
        <w:t>2</w:t>
      </w:r>
    </w:p>
    <w:p w14:paraId="7C1EA770" w14:textId="557C84CF" w:rsidR="00132E1B" w:rsidRPr="004D71C6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D71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4D71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4D71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4D71C6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4D71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4D71C6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D71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4D71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4D71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4D71C6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อนุญาต</w:t>
      </w:r>
      <w:r w:rsidR="00C81DB8" w:rsidRPr="004D71C6">
        <w:rPr>
          <w:rFonts w:ascii="TH SarabunPSK" w:hAnsi="TH SarabunPSK" w:cs="TH SarabunPSK"/>
          <w:noProof/>
          <w:sz w:val="32"/>
          <w:szCs w:val="32"/>
        </w:rPr>
        <w:t>/</w:t>
      </w:r>
      <w:r w:rsidR="00C81DB8" w:rsidRPr="004D71C6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ออกใบอนุญาต</w:t>
      </w:r>
      <w:r w:rsidR="00C81DB8" w:rsidRPr="004D71C6">
        <w:rPr>
          <w:rFonts w:ascii="TH SarabunPSK" w:hAnsi="TH SarabunPSK" w:cs="TH SarabunPSK"/>
          <w:noProof/>
          <w:sz w:val="32"/>
          <w:szCs w:val="32"/>
        </w:rPr>
        <w:t>/</w:t>
      </w:r>
      <w:r w:rsidR="00C81DB8" w:rsidRPr="004D71C6">
        <w:rPr>
          <w:rFonts w:ascii="TH SarabunPSK" w:hAnsi="TH SarabunPSK" w:cs="TH SarabunPSK"/>
          <w:noProof/>
          <w:sz w:val="32"/>
          <w:szCs w:val="32"/>
          <w:cs/>
          <w:lang w:bidi="th-TH"/>
        </w:rPr>
        <w:t>รับรอง</w:t>
      </w:r>
      <w:r w:rsidRPr="004D71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4D71C6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D71C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4D71C6">
        <w:rPr>
          <w:rFonts w:ascii="TH SarabunPSK" w:hAnsi="TH SarabunPSK" w:cs="TH SarabunPSK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4D71C6" w14:paraId="77FFD68C" w14:textId="77777777" w:rsidTr="008C1396">
        <w:tc>
          <w:tcPr>
            <w:tcW w:w="675" w:type="dxa"/>
          </w:tcPr>
          <w:p w14:paraId="23D761D9" w14:textId="12281EB4" w:rsidR="00394708" w:rsidRPr="004D71C6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4D71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6C2533B" w14:textId="5C2718E0" w:rsidR="00394708" w:rsidRPr="004D71C6" w:rsidRDefault="00394708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4D71C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กฎกระทรวงกำหนดหลักเกณฑ์และวิธีการกระจายอำนาจการบริหารและการจัดการศึกษา พ</w:t>
            </w:r>
            <w:r w:rsidRPr="004D71C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4D71C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4D71C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2550</w:t>
            </w:r>
          </w:p>
        </w:tc>
      </w:tr>
      <w:tr w:rsidR="0087182F" w:rsidRPr="004D71C6" w14:paraId="4BDE6D3D" w14:textId="77777777" w:rsidTr="008C1396">
        <w:tc>
          <w:tcPr>
            <w:tcW w:w="675" w:type="dxa"/>
          </w:tcPr>
          <w:p w14:paraId="067F318A" w14:textId="77777777" w:rsidR="00394708" w:rsidRPr="004D71C6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4D71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7CC5D08B" w14:textId="62F23D96" w:rsidR="00394708" w:rsidRPr="004D71C6" w:rsidRDefault="00394708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4D71C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4D71C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4D71C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4D71C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4D71C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4D71C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</w:t>
            </w:r>
            <w:r w:rsidRPr="004D71C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การศึกษาภาคบังคับ พ</w:t>
            </w:r>
            <w:r w:rsidRPr="004D71C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4D71C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4D71C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2545</w:t>
            </w:r>
          </w:p>
        </w:tc>
      </w:tr>
      <w:tr w:rsidR="0087182F" w:rsidRPr="004D71C6" w14:paraId="3A34C21A" w14:textId="77777777" w:rsidTr="008C1396">
        <w:tc>
          <w:tcPr>
            <w:tcW w:w="675" w:type="dxa"/>
          </w:tcPr>
          <w:p w14:paraId="2F11AA08" w14:textId="77777777" w:rsidR="00394708" w:rsidRPr="004D71C6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Pr="004D71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9FC2C1A" w14:textId="02319922" w:rsidR="00394708" w:rsidRPr="004D71C6" w:rsidRDefault="00394708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4D71C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ประกาศกระทรวงศึกษาธิการ เรื่อง การส่งเด็กเข้าเรียนในโรงเรียน พ</w:t>
            </w:r>
            <w:r w:rsidRPr="004D71C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4D71C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4D71C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2546</w:t>
            </w:r>
          </w:p>
        </w:tc>
      </w:tr>
    </w:tbl>
    <w:p w14:paraId="40A6F83D" w14:textId="32DA2D6B" w:rsidR="003F4A0D" w:rsidRPr="004D71C6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D71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4D71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4D71C6">
        <w:rPr>
          <w:rFonts w:ascii="TH SarabunPSK" w:hAnsi="TH SarabunPSK" w:cs="TH SarabunPSK"/>
          <w:noProof/>
          <w:sz w:val="32"/>
          <w:szCs w:val="32"/>
          <w:cs/>
          <w:lang w:bidi="th-TH"/>
        </w:rPr>
        <w:t>บริการทั่วไป</w:t>
      </w:r>
      <w:r w:rsidR="00C81DB8" w:rsidRPr="004D71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4D71C6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D71C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4D71C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="00C81DB8" w:rsidRPr="004D71C6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สถาบันการศึกษา</w:t>
      </w:r>
      <w:r w:rsidR="00C81DB8" w:rsidRPr="004D71C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4D71C6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D71C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4D71C6">
        <w:rPr>
          <w:rFonts w:ascii="TH SarabunPSK" w:hAnsi="TH SarabunPSK" w:cs="TH SarabunPSK"/>
          <w:noProof/>
          <w:sz w:val="32"/>
          <w:szCs w:val="32"/>
        </w:rPr>
        <w:t>-</w:t>
      </w:r>
      <w:r w:rsidR="00C77AEA" w:rsidRPr="004D71C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4D71C6" w:rsidRDefault="00C77AEA" w:rsidP="003F4A0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4D71C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4D71C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4D71C6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4D71C6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C81DB8" w:rsidRPr="004D71C6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4D71C6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C81DB8" w:rsidRPr="004D71C6">
        <w:rPr>
          <w:rFonts w:ascii="TH SarabunPSK" w:hAnsi="TH SarabunPSK" w:cs="TH SarabunPSK"/>
          <w:noProof/>
          <w:sz w:val="32"/>
          <w:szCs w:val="32"/>
          <w:cs/>
          <w:lang w:bidi="th-TH"/>
        </w:rPr>
        <w:t>นาที</w:t>
      </w:r>
      <w:r w:rsidRPr="004D71C6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4D71C6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D71C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4D71C6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D71C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4D71C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C81DB8" w:rsidRPr="004D71C6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4D71C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4D71C6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D71C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4D71C6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4D71C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4D71C6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D71C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4D71C6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4D71C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1EF691A9" w14:textId="3914AA74" w:rsidR="00760D0B" w:rsidRPr="004D71C6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D71C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4D71C6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การขอย้ายออกนักเรียนของโรงเรียนในสังกัด สพฐ</w:t>
      </w:r>
      <w:r w:rsidR="00094F82" w:rsidRPr="004D71C6">
        <w:rPr>
          <w:rFonts w:ascii="TH SarabunPSK" w:hAnsi="TH SarabunPSK" w:cs="TH SarabunPSK"/>
          <w:noProof/>
          <w:sz w:val="32"/>
          <w:szCs w:val="32"/>
        </w:rPr>
        <w:t xml:space="preserve">. </w:t>
      </w:r>
      <w:r w:rsidR="007D6F57" w:rsidRPr="00A826C5">
        <w:rPr>
          <w:rFonts w:ascii="TH SarabunPSK" w:hAnsi="TH SarabunPSK" w:cs="TH SarabunPSK"/>
          <w:noProof/>
          <w:sz w:val="32"/>
          <w:szCs w:val="32"/>
          <w:cs/>
          <w:lang w:bidi="th-TH"/>
        </w:rPr>
        <w:t>โรงเรียน</w:t>
      </w:r>
      <w:r w:rsidR="007D6F57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อนุบาลวัดลูกแกประชาชนูทิศ </w:t>
      </w:r>
      <w:r w:rsidR="007D6F57" w:rsidRPr="004C3960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="00094F82" w:rsidRPr="004D71C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4D71C6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D71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4D71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4D71C6" w14:paraId="5F1398AA" w14:textId="77777777" w:rsidTr="009B7715">
        <w:tc>
          <w:tcPr>
            <w:tcW w:w="675" w:type="dxa"/>
          </w:tcPr>
          <w:p w14:paraId="08D93DD3" w14:textId="25F72274" w:rsidR="00094F82" w:rsidRPr="004D71C6" w:rsidRDefault="00094F82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5223AF" w:rsidRPr="004D71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7219D82B" w14:textId="77777777" w:rsidR="007D6F57" w:rsidRDefault="007D6F57" w:rsidP="007D6F57">
            <w:pPr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</w:pPr>
            <w:r w:rsidRPr="004C3960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4C3960">
              <w:rPr>
                <w:rFonts w:ascii="TH SarabunPSK" w:hAnsi="TH SarabunPSK" w:cs="TH SarabunPSK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9A5654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โรงเรียน</w:t>
            </w:r>
            <w:r w:rsidRPr="009A5654">
              <w:rPr>
                <w:rFonts w:ascii="TH SarabunPSK" w:hAnsi="TH SarabunPSK" w:cs="TH SarabunPSK" w:hint="cs"/>
                <w:i/>
                <w:iCs/>
                <w:noProof/>
                <w:sz w:val="32"/>
                <w:szCs w:val="32"/>
                <w:cs/>
                <w:lang w:bidi="th-TH"/>
              </w:rPr>
              <w:t>อนุบาลวัดลูกแกประชาชนูทิศ</w:t>
            </w:r>
            <w:r w:rsidRPr="004C396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br/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732B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47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 </w:t>
            </w:r>
            <w:r w:rsidRPr="00E732B8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>หมู่ 7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 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E732B8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>ดอนขมิ้น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 อ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ท่ามะกา จ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กาญจนบุรี </w:t>
            </w:r>
            <w:r w:rsidRPr="00E732B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711</w:t>
            </w:r>
            <w:r w:rsidRPr="00E732B8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  <w:lang w:bidi="th-TH"/>
              </w:rPr>
              <w:t>2</w:t>
            </w:r>
            <w:r w:rsidRPr="00E732B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0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 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E732B8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>034-566102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 </w:t>
            </w:r>
          </w:p>
          <w:p w14:paraId="6486EDCB" w14:textId="77777777" w:rsidR="007D6F57" w:rsidRPr="00E732B8" w:rsidRDefault="007D6F57" w:rsidP="007D6F57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/ </w:t>
            </w:r>
            <w:r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</w:t>
            </w:r>
            <w:r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ณ หน่วยงาน</w:t>
            </w:r>
          </w:p>
          <w:p w14:paraId="3BAF41A4" w14:textId="2517B0F5" w:rsidR="00094F82" w:rsidRPr="004D71C6" w:rsidRDefault="00A13B6C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4D71C6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4D71C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="00094F82" w:rsidRPr="004D71C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094F82" w:rsidRPr="004D71C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4D71C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) </w:t>
            </w:r>
            <w:r w:rsidR="00094F82" w:rsidRPr="004D71C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4D71C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4D71C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4D71C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(</w:t>
            </w:r>
            <w:r w:rsidR="00094F82" w:rsidRPr="004D71C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4D71C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  <w:p w14:paraId="78653E4A" w14:textId="5365B6CD" w:rsidR="00313D38" w:rsidRPr="004D71C6" w:rsidRDefault="00A13B6C" w:rsidP="009B7715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4D71C6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4D71C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575FAF" w:rsidRPr="004D71C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ยกเว้นวันหยุดราชการ</w:t>
            </w:r>
            <w:r w:rsidR="00575FAF" w:rsidRPr="004D71C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/</w:t>
            </w:r>
            <w:r w:rsidR="00575FAF" w:rsidRPr="004D71C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โรงเรียนกำหนดเวลาเปิด</w:t>
            </w:r>
            <w:r w:rsidR="00575FAF" w:rsidRPr="004D71C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-</w:t>
            </w:r>
            <w:r w:rsidR="00575FAF" w:rsidRPr="004D71C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ปิดตามบริบทของโรงเรียน</w:t>
            </w:r>
            <w:r w:rsidR="00575FAF" w:rsidRPr="004D71C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</w:tc>
      </w:tr>
    </w:tbl>
    <w:p w14:paraId="3CD2E102" w14:textId="77777777" w:rsidR="008E2900" w:rsidRPr="004D71C6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4D71C6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D71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3FD36A49" w:rsidR="00575FAF" w:rsidRPr="004D71C6" w:rsidRDefault="00575FAF" w:rsidP="00575FAF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D71C6">
        <w:rPr>
          <w:rFonts w:ascii="TH SarabunPSK" w:hAnsi="TH SarabunPSK" w:cs="TH SarabunPSK"/>
          <w:noProof/>
          <w:sz w:val="32"/>
          <w:szCs w:val="32"/>
        </w:rPr>
        <w:t xml:space="preserve">1. </w:t>
      </w:r>
      <w:r w:rsidRPr="004D71C6">
        <w:rPr>
          <w:rFonts w:ascii="TH SarabunPSK" w:hAnsi="TH SarabunPSK" w:cs="TH SarabunPSK"/>
          <w:noProof/>
          <w:sz w:val="32"/>
          <w:szCs w:val="32"/>
          <w:cs/>
          <w:lang w:bidi="th-TH"/>
        </w:rPr>
        <w:t>ให้ผู้ปกครองยื่นคำร้องขอย้ายออกต่อโรงเรียน</w:t>
      </w:r>
      <w:r w:rsidRPr="004D71C6">
        <w:rPr>
          <w:rFonts w:ascii="TH SarabunPSK" w:hAnsi="TH SarabunPSK" w:cs="TH SarabunPSK"/>
          <w:noProof/>
          <w:sz w:val="32"/>
          <w:szCs w:val="32"/>
        </w:rPr>
        <w:br/>
        <w:t xml:space="preserve">2. </w:t>
      </w:r>
      <w:r w:rsidRPr="004D71C6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โรงเรียนแจ้งผลการพิจารณา และจัดทำหนังสือส่งตัวนักเรียน </w:t>
      </w:r>
      <w:r w:rsidRPr="004D71C6">
        <w:rPr>
          <w:rFonts w:ascii="TH SarabunPSK" w:hAnsi="TH SarabunPSK" w:cs="TH SarabunPSK"/>
          <w:noProof/>
          <w:sz w:val="32"/>
          <w:szCs w:val="32"/>
        </w:rPr>
        <w:t>(</w:t>
      </w:r>
      <w:r w:rsidRPr="004D71C6">
        <w:rPr>
          <w:rFonts w:ascii="TH SarabunPSK" w:hAnsi="TH SarabunPSK" w:cs="TH SarabunPSK"/>
          <w:noProof/>
          <w:sz w:val="32"/>
          <w:szCs w:val="32"/>
          <w:cs/>
          <w:lang w:bidi="th-TH"/>
        </w:rPr>
        <w:t>แบบ พฐ</w:t>
      </w:r>
      <w:r w:rsidRPr="004D71C6">
        <w:rPr>
          <w:rFonts w:ascii="TH SarabunPSK" w:hAnsi="TH SarabunPSK" w:cs="TH SarabunPSK"/>
          <w:noProof/>
          <w:sz w:val="32"/>
          <w:szCs w:val="32"/>
        </w:rPr>
        <w:t xml:space="preserve">.19/1 </w:t>
      </w:r>
      <w:r w:rsidRPr="004D71C6">
        <w:rPr>
          <w:rFonts w:ascii="TH SarabunPSK" w:hAnsi="TH SarabunPSK" w:cs="TH SarabunPSK"/>
          <w:noProof/>
          <w:sz w:val="32"/>
          <w:szCs w:val="32"/>
          <w:cs/>
          <w:lang w:bidi="th-TH"/>
        </w:rPr>
        <w:t>หรือแบบ บค</w:t>
      </w:r>
      <w:r w:rsidR="004D71C6">
        <w:rPr>
          <w:rFonts w:ascii="TH SarabunPSK" w:hAnsi="TH SarabunPSK" w:cs="TH SarabunPSK"/>
          <w:noProof/>
          <w:sz w:val="32"/>
          <w:szCs w:val="32"/>
        </w:rPr>
        <w:t>. 20)</w:t>
      </w:r>
      <w:r w:rsidRPr="004D71C6">
        <w:rPr>
          <w:rFonts w:ascii="TH SarabunPSK" w:hAnsi="TH SarabunPSK" w:cs="TH SarabunPSK"/>
          <w:noProof/>
          <w:sz w:val="32"/>
          <w:szCs w:val="32"/>
        </w:rPr>
        <w:br/>
        <w:t xml:space="preserve">3. </w:t>
      </w:r>
      <w:r w:rsidRPr="004D71C6">
        <w:rPr>
          <w:rFonts w:ascii="TH SarabunPSK" w:hAnsi="TH SarabunPSK" w:cs="TH SarabunPSK"/>
          <w:noProof/>
          <w:sz w:val="32"/>
          <w:szCs w:val="32"/>
          <w:cs/>
          <w:lang w:bidi="th-TH"/>
        </w:rPr>
        <w:t>ระยะเวลาการให้บริการรวมที่กำหนดในคู่มือ เริ่มนับเมื่อได้ตรวจสอบเอกสารถูกต้อง ครบถ้วนแล้ว</w:t>
      </w:r>
    </w:p>
    <w:p w14:paraId="7254DDEE" w14:textId="77777777" w:rsidR="008E2900" w:rsidRDefault="008E2900" w:rsidP="00575FAF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2CA15B6C" w14:textId="77777777" w:rsidR="004D71C6" w:rsidRDefault="004D71C6" w:rsidP="00575FAF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453CFD19" w14:textId="77777777" w:rsidR="004D71C6" w:rsidRDefault="004D71C6" w:rsidP="00575FAF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4FC69121" w14:textId="77777777" w:rsidR="004D71C6" w:rsidRPr="004D71C6" w:rsidRDefault="004D71C6" w:rsidP="00575FAF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4D71C6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D71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4D71C6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4D71C6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D71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4D71C6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D71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4D71C6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D71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4D71C6" w:rsidRDefault="00313D38" w:rsidP="00600A2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D71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4D71C6" w:rsidRDefault="00313D38" w:rsidP="00600A2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4D71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4D71C6" w:rsidRDefault="00313D38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4D71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4D71C6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4D71C6" w:rsidRDefault="00313D38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4D71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4D71C6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4D71C6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14:paraId="27C0FB15" w14:textId="77777777" w:rsidR="00313D38" w:rsidRPr="004D71C6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ตรวจสอบความถูกต้อง ครบถ้วนของ  คำขอและเอกสารประกอบคำขอ</w:t>
            </w:r>
          </w:p>
          <w:p w14:paraId="2A225131" w14:textId="77777777" w:rsidR="00313D38" w:rsidRPr="004D71C6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14:paraId="4874A2C9" w14:textId="0D78DAA3" w:rsidR="00313D38" w:rsidRPr="004D71C6" w:rsidRDefault="00313D38" w:rsidP="00452B6B">
            <w:pPr>
              <w:rPr>
                <w:rFonts w:ascii="TH SarabunPSK" w:hAnsi="TH SarabunPSK" w:cs="TH SarabunPSK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 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14:paraId="3D95E78A" w14:textId="049393EE" w:rsidR="00313D38" w:rsidRPr="004D71C6" w:rsidRDefault="007D6F57" w:rsidP="00452B6B">
            <w:pPr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อนุบาลวัดลูกแกประชาชนูทิศ 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313D38"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สพป</w:t>
            </w:r>
            <w:r w:rsidR="00313D38"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="00313D38"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กาญจนบุรี เขต </w:t>
            </w:r>
            <w:r w:rsidR="00313D38"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</w:p>
        </w:tc>
        <w:tc>
          <w:tcPr>
            <w:tcW w:w="1799" w:type="dxa"/>
          </w:tcPr>
          <w:p w14:paraId="3AE07B5D" w14:textId="418FC77C" w:rsidR="00313D38" w:rsidRPr="004D71C6" w:rsidRDefault="00313D38" w:rsidP="004D71C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313D38" w:rsidRPr="004D71C6" w14:paraId="6C18AE73" w14:textId="77777777" w:rsidTr="00313D38">
        <w:tc>
          <w:tcPr>
            <w:tcW w:w="675" w:type="dxa"/>
            <w:vAlign w:val="center"/>
          </w:tcPr>
          <w:p w14:paraId="1507456D" w14:textId="77777777" w:rsidR="00313D38" w:rsidRPr="004D71C6" w:rsidRDefault="00313D38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4D71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52FF223D" w14:textId="77777777" w:rsidR="00313D38" w:rsidRPr="004D71C6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20D16E7B" w14:textId="77777777" w:rsidR="00313D38" w:rsidRPr="004D71C6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14:paraId="0AAEBC14" w14:textId="3D95BE5F" w:rsidR="00313D38" w:rsidRPr="004D71C6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จัดทำเอกสาร หลักฐานประกอบการย้ายออก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 xml:space="preserve">1. 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หลักฐานแสดงผลการเรียน 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ปพ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.1)  2. 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ใบรับรองเวลาเรียน และคะแนนเก็บ 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>3.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สมุดรายงานประจำตัวนักเรียน 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)  4.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แบบบันทึกสุขภาพ     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ถ้ามี</w:t>
            </w:r>
            <w:r w:rsidR="004D71C6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1368" w:type="dxa"/>
          </w:tcPr>
          <w:p w14:paraId="6C71F06D" w14:textId="77777777" w:rsidR="00313D38" w:rsidRPr="004D71C6" w:rsidRDefault="00313D38" w:rsidP="00452B6B">
            <w:pPr>
              <w:rPr>
                <w:rFonts w:ascii="TH SarabunPSK" w:hAnsi="TH SarabunPSK" w:cs="TH SarabunPSK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2 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6A218965" w14:textId="624F18D9" w:rsidR="00313D38" w:rsidRPr="004D71C6" w:rsidRDefault="007D6F57" w:rsidP="00452B6B">
            <w:pPr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อนุบาลวัดลูกแกประชาชนูทิศ 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313D38"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สพป</w:t>
            </w:r>
            <w:r w:rsidR="00313D38"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="00313D38"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กาญจนบุรี เขต </w:t>
            </w:r>
            <w:r w:rsidR="00313D38"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</w:p>
        </w:tc>
        <w:tc>
          <w:tcPr>
            <w:tcW w:w="1799" w:type="dxa"/>
          </w:tcPr>
          <w:p w14:paraId="23A0D504" w14:textId="77777777" w:rsidR="00313D38" w:rsidRPr="004D71C6" w:rsidRDefault="00313D38" w:rsidP="004D71C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313D38" w:rsidRPr="004D71C6" w14:paraId="53D5768B" w14:textId="77777777" w:rsidTr="00313D38">
        <w:tc>
          <w:tcPr>
            <w:tcW w:w="675" w:type="dxa"/>
            <w:vAlign w:val="center"/>
          </w:tcPr>
          <w:p w14:paraId="09E9743B" w14:textId="77777777" w:rsidR="00313D38" w:rsidRPr="004D71C6" w:rsidRDefault="00313D38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="00811134" w:rsidRPr="004D71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5C1CB80D" w14:textId="77777777" w:rsidR="00313D38" w:rsidRPr="004D71C6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54CDA28A" w14:textId="77777777" w:rsidR="00313D38" w:rsidRPr="004D71C6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14:paraId="6FE15D79" w14:textId="77777777" w:rsidR="00313D38" w:rsidRPr="004D71C6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จัดทำหนังสือ เอกสารเสนอผู้อำนวยการโรงเรียนลงนาม</w:t>
            </w:r>
          </w:p>
          <w:p w14:paraId="33CBE6E4" w14:textId="77777777" w:rsidR="00313D38" w:rsidRPr="004D71C6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14:paraId="30657D17" w14:textId="77777777" w:rsidR="00313D38" w:rsidRPr="004D71C6" w:rsidRDefault="00313D38" w:rsidP="00452B6B">
            <w:pPr>
              <w:rPr>
                <w:rFonts w:ascii="TH SarabunPSK" w:hAnsi="TH SarabunPSK" w:cs="TH SarabunPSK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 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14:paraId="407CA10A" w14:textId="37304A93" w:rsidR="00313D38" w:rsidRPr="004D71C6" w:rsidRDefault="007D6F57" w:rsidP="00452B6B">
            <w:pPr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อนุบาลวัดลูกแกประชาชนูทิศ 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313D38"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สพป</w:t>
            </w:r>
            <w:r w:rsidR="00313D38"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="00313D38"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กาญจนบุรี เขต </w:t>
            </w:r>
            <w:r w:rsidR="00313D38"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</w:p>
        </w:tc>
        <w:tc>
          <w:tcPr>
            <w:tcW w:w="1799" w:type="dxa"/>
          </w:tcPr>
          <w:p w14:paraId="083AD3A1" w14:textId="77777777" w:rsidR="00313D38" w:rsidRPr="004D71C6" w:rsidRDefault="00313D38" w:rsidP="004D71C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Pr="004D71C6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4D71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4D71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4D71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4D71C6">
        <w:rPr>
          <w:rFonts w:ascii="TH SarabunPSK" w:hAnsi="TH SarabunPSK" w:cs="TH SarabunPSK"/>
          <w:noProof/>
          <w:sz w:val="32"/>
          <w:szCs w:val="32"/>
        </w:rPr>
        <w:t xml:space="preserve">4 </w:t>
      </w:r>
      <w:r w:rsidR="009B68CC" w:rsidRPr="004D71C6">
        <w:rPr>
          <w:rFonts w:ascii="TH SarabunPSK" w:hAnsi="TH SarabunPSK" w:cs="TH SarabunPSK"/>
          <w:noProof/>
          <w:sz w:val="32"/>
          <w:szCs w:val="32"/>
          <w:cs/>
          <w:lang w:bidi="th-TH"/>
        </w:rPr>
        <w:t>วัน</w:t>
      </w:r>
    </w:p>
    <w:p w14:paraId="599CE047" w14:textId="77777777" w:rsidR="008E2900" w:rsidRPr="004D71C6" w:rsidRDefault="008E290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4D71C6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D71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4D71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4D71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4D71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4D71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Pr="004D71C6" w:rsidRDefault="009B68CC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D71C6">
        <w:rPr>
          <w:rFonts w:ascii="TH SarabunPSK" w:hAnsi="TH SarabunPSK" w:cs="TH SarabunPSK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14:paraId="335832AD" w14:textId="77777777" w:rsidR="008E2900" w:rsidRPr="004D71C6" w:rsidRDefault="008E2900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31312B5" w14:textId="77777777" w:rsidR="00AA7734" w:rsidRPr="004D71C6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D71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4D71C6" w:rsidRDefault="00452B6B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D71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4D71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4D71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4D71C6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4D71C6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D71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4D71C6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D71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4D71C6" w:rsidRDefault="00452B6B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4D71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4D71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4D71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4D71C6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D71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4D71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4D71C6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4D71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4D71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4D71C6" w:rsidRDefault="003C25A4" w:rsidP="00452B6B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4D71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4D71C6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4D71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4D71C6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4D71C6" w:rsidRDefault="00AC4ACB" w:rsidP="00452B6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4D71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4D71C6" w:rsidRDefault="00AC4ACB" w:rsidP="00452B6B">
            <w:pPr>
              <w:rPr>
                <w:rFonts w:ascii="TH SarabunPSK" w:hAnsi="TH SarabunPSK" w:cs="TH SarabunPSK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4D71C6" w:rsidRDefault="00AC4ACB" w:rsidP="00452B6B">
            <w:pPr>
              <w:rPr>
                <w:rFonts w:ascii="TH SarabunPSK" w:hAnsi="TH SarabunPSK" w:cs="TH SarabunPSK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4D71C6" w:rsidRDefault="00AC4ACB" w:rsidP="004D71C6">
            <w:pPr>
              <w:jc w:val="center"/>
              <w:rPr>
                <w:rFonts w:ascii="TH SarabunPSK" w:hAnsi="TH SarabunPSK" w:cs="TH SarabunPSK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4D71C6" w:rsidRDefault="00AC4ACB" w:rsidP="004D71C6">
            <w:pPr>
              <w:jc w:val="center"/>
              <w:rPr>
                <w:rFonts w:ascii="TH SarabunPSK" w:hAnsi="TH SarabunPSK" w:cs="TH SarabunPSK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581CAB90" w14:textId="319093EA" w:rsidR="00452B6B" w:rsidRPr="004D71C6" w:rsidRDefault="00AC4ACB" w:rsidP="004D71C6">
            <w:pPr>
              <w:jc w:val="center"/>
              <w:rPr>
                <w:rFonts w:ascii="TH SarabunPSK" w:hAnsi="TH SarabunPSK" w:cs="TH SarabunPSK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EEE9BFC" w14:textId="68D5D7A5" w:rsidR="00452B6B" w:rsidRPr="004D71C6" w:rsidRDefault="00AC4ACB" w:rsidP="00452B6B">
            <w:pPr>
              <w:rPr>
                <w:rFonts w:ascii="TH SarabunPSK" w:hAnsi="TH SarabunPSK" w:cs="TH SarabunPSK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แสดงหลักฐานการเป็นผู้ปกครองของนักเรียนที่มาทำเรื่องย้าย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</w:tbl>
    <w:p w14:paraId="6F918D30" w14:textId="77777777" w:rsidR="00422EAB" w:rsidRDefault="00422EAB" w:rsidP="0050561E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70392CE1" w14:textId="77777777" w:rsidR="004D71C6" w:rsidRDefault="004D71C6" w:rsidP="0050561E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52A9BB13" w14:textId="77777777" w:rsidR="007D6F57" w:rsidRPr="004D71C6" w:rsidRDefault="007D6F57" w:rsidP="0050561E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4D71C6" w:rsidRDefault="00452B6B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4D71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4D71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4D71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4D71C6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4D71C6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D71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4D71C6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D71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4D71C6" w:rsidRDefault="004E651F" w:rsidP="001B2D2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cs/>
                <w:lang w:bidi="th-TH"/>
              </w:rPr>
            </w:pPr>
            <w:r w:rsidRPr="004D71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4D71C6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D71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4D71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4D71C6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4D71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4D71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4D71C6" w:rsidRDefault="00422EAB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4D71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39413065" w14:textId="77777777" w:rsidR="00422EAB" w:rsidRPr="004D71C6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4D71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4D71C6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4D71C6" w:rsidRDefault="00AC4ACB" w:rsidP="00AC4AC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4D71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4D71C6" w:rsidRDefault="00AC4ACB" w:rsidP="00AC4ACB">
            <w:pPr>
              <w:rPr>
                <w:rFonts w:ascii="TH SarabunPSK" w:hAnsi="TH SarabunPSK" w:cs="TH SarabunPSK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แบบคำร้องขอย้ายออกต่อโรงเรียน   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พฐ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.19)</w:t>
            </w:r>
          </w:p>
        </w:tc>
        <w:tc>
          <w:tcPr>
            <w:tcW w:w="1843" w:type="dxa"/>
          </w:tcPr>
          <w:p w14:paraId="5FD3D152" w14:textId="2A5AF49F" w:rsidR="00AC4ACB" w:rsidRPr="004D71C6" w:rsidRDefault="00AC4ACB" w:rsidP="00AC4ACB">
            <w:pPr>
              <w:rPr>
                <w:rFonts w:ascii="TH SarabunPSK" w:hAnsi="TH SarabunPSK" w:cs="TH SarabunPSK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สำนักงานคณะกรรมการการศึกษาขั้นพื้นฐาน</w:t>
            </w:r>
          </w:p>
        </w:tc>
        <w:tc>
          <w:tcPr>
            <w:tcW w:w="1559" w:type="dxa"/>
          </w:tcPr>
          <w:p w14:paraId="5C122349" w14:textId="7E674FCD" w:rsidR="00AC4ACB" w:rsidRPr="004D71C6" w:rsidRDefault="00AC4ACB" w:rsidP="004D71C6">
            <w:pPr>
              <w:jc w:val="center"/>
              <w:rPr>
                <w:rFonts w:ascii="TH SarabunPSK" w:hAnsi="TH SarabunPSK" w:cs="TH SarabunPSK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4D71C6" w:rsidRDefault="00AC4ACB" w:rsidP="004D71C6">
            <w:pPr>
              <w:jc w:val="center"/>
              <w:rPr>
                <w:rFonts w:ascii="TH SarabunPSK" w:hAnsi="TH SarabunPSK" w:cs="TH SarabunPSK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4D71C6" w:rsidRDefault="00AC4ACB" w:rsidP="004D71C6">
            <w:pPr>
              <w:jc w:val="center"/>
              <w:rPr>
                <w:rFonts w:ascii="TH SarabunPSK" w:hAnsi="TH SarabunPSK" w:cs="TH SarabunPSK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572593C" w14:textId="30BE5E7C" w:rsidR="00AC4ACB" w:rsidRPr="004D71C6" w:rsidRDefault="00AC4ACB" w:rsidP="004D71C6">
            <w:pPr>
              <w:jc w:val="center"/>
              <w:rPr>
                <w:rFonts w:ascii="TH SarabunPSK" w:hAnsi="TH SarabunPSK" w:cs="TH SarabunPSK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4D71C6" w14:paraId="4AB71D28" w14:textId="77777777" w:rsidTr="004E651F">
        <w:tc>
          <w:tcPr>
            <w:tcW w:w="675" w:type="dxa"/>
            <w:vAlign w:val="center"/>
          </w:tcPr>
          <w:p w14:paraId="3F318F08" w14:textId="77777777" w:rsidR="00AC4ACB" w:rsidRPr="004D71C6" w:rsidRDefault="00AC4ACB" w:rsidP="00AC4AC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4D71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6B490C42" w14:textId="77777777" w:rsidR="00AC4ACB" w:rsidRPr="004D71C6" w:rsidRDefault="00AC4ACB" w:rsidP="00AC4ACB">
            <w:pPr>
              <w:rPr>
                <w:rFonts w:ascii="TH SarabunPSK" w:hAnsi="TH SarabunPSK" w:cs="TH SarabunPSK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เอกสารยืนยันการรับย้ายจากโรงเรียนปลายทาง</w:t>
            </w:r>
          </w:p>
        </w:tc>
        <w:tc>
          <w:tcPr>
            <w:tcW w:w="1843" w:type="dxa"/>
          </w:tcPr>
          <w:p w14:paraId="6C681E75" w14:textId="77777777" w:rsidR="00AC4ACB" w:rsidRPr="004D71C6" w:rsidRDefault="00AC4ACB" w:rsidP="00AC4ACB">
            <w:pPr>
              <w:rPr>
                <w:rFonts w:ascii="TH SarabunPSK" w:hAnsi="TH SarabunPSK" w:cs="TH SarabunPSK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สำนักงานคณะกรรมการการศึกษาขั้นพื้นฐาน</w:t>
            </w:r>
          </w:p>
        </w:tc>
        <w:tc>
          <w:tcPr>
            <w:tcW w:w="1559" w:type="dxa"/>
          </w:tcPr>
          <w:p w14:paraId="716570A7" w14:textId="77777777" w:rsidR="00AC4ACB" w:rsidRPr="004D71C6" w:rsidRDefault="00AC4ACB" w:rsidP="004D71C6">
            <w:pPr>
              <w:jc w:val="center"/>
              <w:rPr>
                <w:rFonts w:ascii="TH SarabunPSK" w:hAnsi="TH SarabunPSK" w:cs="TH SarabunPSK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5B9FA423" w14:textId="77777777" w:rsidR="00AC4ACB" w:rsidRPr="004D71C6" w:rsidRDefault="00AC4ACB" w:rsidP="004D71C6">
            <w:pPr>
              <w:jc w:val="center"/>
              <w:rPr>
                <w:rFonts w:ascii="TH SarabunPSK" w:hAnsi="TH SarabunPSK" w:cs="TH SarabunPSK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1668BB18" w14:textId="77777777" w:rsidR="00AC4ACB" w:rsidRPr="004D71C6" w:rsidRDefault="00AC4ACB" w:rsidP="004D71C6">
            <w:pPr>
              <w:jc w:val="center"/>
              <w:rPr>
                <w:rFonts w:ascii="TH SarabunPSK" w:hAnsi="TH SarabunPSK" w:cs="TH SarabunPSK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4ADE3C2B" w14:textId="77777777" w:rsidR="00AC4ACB" w:rsidRPr="004D71C6" w:rsidRDefault="00AC4ACB" w:rsidP="004D71C6">
            <w:pPr>
              <w:jc w:val="center"/>
              <w:rPr>
                <w:rFonts w:ascii="TH SarabunPSK" w:hAnsi="TH SarabunPSK" w:cs="TH SarabunPSK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4D71C6" w14:paraId="4B42FB11" w14:textId="77777777" w:rsidTr="004E651F">
        <w:tc>
          <w:tcPr>
            <w:tcW w:w="675" w:type="dxa"/>
            <w:vAlign w:val="center"/>
          </w:tcPr>
          <w:p w14:paraId="6DE651B5" w14:textId="77777777" w:rsidR="00AC4ACB" w:rsidRPr="004D71C6" w:rsidRDefault="00AC4ACB" w:rsidP="00AC4AC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="00811134" w:rsidRPr="004D71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7D98637" w14:textId="77777777" w:rsidR="00AC4ACB" w:rsidRPr="004D71C6" w:rsidRDefault="00AC4ACB" w:rsidP="00AC4ACB">
            <w:pPr>
              <w:rPr>
                <w:rFonts w:ascii="TH SarabunPSK" w:hAnsi="TH SarabunPSK" w:cs="TH SarabunPSK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เอกสาร หลักฐานแสดงผลการเรียน 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ปพ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.1)</w:t>
            </w:r>
          </w:p>
        </w:tc>
        <w:tc>
          <w:tcPr>
            <w:tcW w:w="1843" w:type="dxa"/>
          </w:tcPr>
          <w:p w14:paraId="2EFEB064" w14:textId="77777777" w:rsidR="00AC4ACB" w:rsidRPr="004D71C6" w:rsidRDefault="00AC4ACB" w:rsidP="00AC4ACB">
            <w:pPr>
              <w:rPr>
                <w:rFonts w:ascii="TH SarabunPSK" w:hAnsi="TH SarabunPSK" w:cs="TH SarabunPSK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สำนักงานคณะกรรมการการศึกษาขั้นพื้นฐาน</w:t>
            </w:r>
          </w:p>
        </w:tc>
        <w:tc>
          <w:tcPr>
            <w:tcW w:w="1559" w:type="dxa"/>
          </w:tcPr>
          <w:p w14:paraId="7BC1BFF2" w14:textId="77777777" w:rsidR="00AC4ACB" w:rsidRPr="004D71C6" w:rsidRDefault="00AC4ACB" w:rsidP="004D71C6">
            <w:pPr>
              <w:jc w:val="center"/>
              <w:rPr>
                <w:rFonts w:ascii="TH SarabunPSK" w:hAnsi="TH SarabunPSK" w:cs="TH SarabunPSK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52ED9C07" w14:textId="77777777" w:rsidR="00AC4ACB" w:rsidRPr="004D71C6" w:rsidRDefault="00AC4ACB" w:rsidP="004D71C6">
            <w:pPr>
              <w:jc w:val="center"/>
              <w:rPr>
                <w:rFonts w:ascii="TH SarabunPSK" w:hAnsi="TH SarabunPSK" w:cs="TH SarabunPSK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00878ECA" w14:textId="77777777" w:rsidR="00AC4ACB" w:rsidRPr="004D71C6" w:rsidRDefault="00AC4ACB" w:rsidP="004D71C6">
            <w:pPr>
              <w:jc w:val="center"/>
              <w:rPr>
                <w:rFonts w:ascii="TH SarabunPSK" w:hAnsi="TH SarabunPSK" w:cs="TH SarabunPSK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6B7D917B" w14:textId="77777777" w:rsidR="00AC4ACB" w:rsidRPr="004D71C6" w:rsidRDefault="00AC4ACB" w:rsidP="004D71C6">
            <w:pPr>
              <w:jc w:val="center"/>
              <w:rPr>
                <w:rFonts w:ascii="TH SarabunPSK" w:hAnsi="TH SarabunPSK" w:cs="TH SarabunPSK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4D71C6" w14:paraId="4384C7B5" w14:textId="77777777" w:rsidTr="004E651F">
        <w:tc>
          <w:tcPr>
            <w:tcW w:w="675" w:type="dxa"/>
            <w:vAlign w:val="center"/>
          </w:tcPr>
          <w:p w14:paraId="63A6A965" w14:textId="77777777" w:rsidR="00AC4ACB" w:rsidRPr="004D71C6" w:rsidRDefault="00AC4ACB" w:rsidP="00AC4AC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="00811134" w:rsidRPr="004D71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BBD68F4" w14:textId="77777777" w:rsidR="00AC4ACB" w:rsidRPr="004D71C6" w:rsidRDefault="00AC4ACB" w:rsidP="00AC4ACB">
            <w:pPr>
              <w:rPr>
                <w:rFonts w:ascii="TH SarabunPSK" w:hAnsi="TH SarabunPSK" w:cs="TH SarabunPSK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ใบรับรองเวลาเรียน และคะแนนเก็บ หากย้ายระหว่างภาคเรียน</w:t>
            </w:r>
          </w:p>
        </w:tc>
        <w:tc>
          <w:tcPr>
            <w:tcW w:w="1843" w:type="dxa"/>
          </w:tcPr>
          <w:p w14:paraId="7C700345" w14:textId="77777777" w:rsidR="00AC4ACB" w:rsidRPr="004D71C6" w:rsidRDefault="00AC4ACB" w:rsidP="00AC4ACB">
            <w:pPr>
              <w:rPr>
                <w:rFonts w:ascii="TH SarabunPSK" w:hAnsi="TH SarabunPSK" w:cs="TH SarabunPSK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สำนักงานคณะกรรมการการศึกษาขั้นพื้นฐาน</w:t>
            </w:r>
          </w:p>
        </w:tc>
        <w:tc>
          <w:tcPr>
            <w:tcW w:w="1559" w:type="dxa"/>
          </w:tcPr>
          <w:p w14:paraId="703A7BD4" w14:textId="77777777" w:rsidR="00AC4ACB" w:rsidRPr="004D71C6" w:rsidRDefault="00AC4ACB" w:rsidP="004D71C6">
            <w:pPr>
              <w:jc w:val="center"/>
              <w:rPr>
                <w:rFonts w:ascii="TH SarabunPSK" w:hAnsi="TH SarabunPSK" w:cs="TH SarabunPSK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0EAD6755" w14:textId="77777777" w:rsidR="00AC4ACB" w:rsidRPr="004D71C6" w:rsidRDefault="00AC4ACB" w:rsidP="004D71C6">
            <w:pPr>
              <w:jc w:val="center"/>
              <w:rPr>
                <w:rFonts w:ascii="TH SarabunPSK" w:hAnsi="TH SarabunPSK" w:cs="TH SarabunPSK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2D61F056" w14:textId="77777777" w:rsidR="00AC4ACB" w:rsidRPr="004D71C6" w:rsidRDefault="00AC4ACB" w:rsidP="004D71C6">
            <w:pPr>
              <w:jc w:val="center"/>
              <w:rPr>
                <w:rFonts w:ascii="TH SarabunPSK" w:hAnsi="TH SarabunPSK" w:cs="TH SarabunPSK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214DDF85" w14:textId="77777777" w:rsidR="00AC4ACB" w:rsidRPr="004D71C6" w:rsidRDefault="00AC4ACB" w:rsidP="004D71C6">
            <w:pPr>
              <w:jc w:val="center"/>
              <w:rPr>
                <w:rFonts w:ascii="TH SarabunPSK" w:hAnsi="TH SarabunPSK" w:cs="TH SarabunPSK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4D71C6" w14:paraId="1570AC9F" w14:textId="77777777" w:rsidTr="004E651F">
        <w:tc>
          <w:tcPr>
            <w:tcW w:w="675" w:type="dxa"/>
            <w:vAlign w:val="center"/>
          </w:tcPr>
          <w:p w14:paraId="57EE5527" w14:textId="77777777" w:rsidR="00AC4ACB" w:rsidRPr="004D71C6" w:rsidRDefault="00AC4ACB" w:rsidP="00AC4AC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5</w:t>
            </w:r>
            <w:r w:rsidR="00811134" w:rsidRPr="004D71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6D45904F" w14:textId="77777777" w:rsidR="00AC4ACB" w:rsidRPr="004D71C6" w:rsidRDefault="00AC4ACB" w:rsidP="00AC4ACB">
            <w:pPr>
              <w:rPr>
                <w:rFonts w:ascii="TH SarabunPSK" w:hAnsi="TH SarabunPSK" w:cs="TH SarabunPSK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สมุดรายงานประจำตัวนักเรียน</w:t>
            </w:r>
          </w:p>
        </w:tc>
        <w:tc>
          <w:tcPr>
            <w:tcW w:w="1843" w:type="dxa"/>
          </w:tcPr>
          <w:p w14:paraId="20BE0A0E" w14:textId="77777777" w:rsidR="00AC4ACB" w:rsidRPr="004D71C6" w:rsidRDefault="00AC4ACB" w:rsidP="00AC4ACB">
            <w:pPr>
              <w:rPr>
                <w:rFonts w:ascii="TH SarabunPSK" w:hAnsi="TH SarabunPSK" w:cs="TH SarabunPSK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สำนักงานคณะกรรมการการศึกษาขั้นพื้นฐาน</w:t>
            </w:r>
          </w:p>
        </w:tc>
        <w:tc>
          <w:tcPr>
            <w:tcW w:w="1559" w:type="dxa"/>
          </w:tcPr>
          <w:p w14:paraId="35948F88" w14:textId="77777777" w:rsidR="00AC4ACB" w:rsidRPr="004D71C6" w:rsidRDefault="00AC4ACB" w:rsidP="004D71C6">
            <w:pPr>
              <w:jc w:val="center"/>
              <w:rPr>
                <w:rFonts w:ascii="TH SarabunPSK" w:hAnsi="TH SarabunPSK" w:cs="TH SarabunPSK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F532315" w14:textId="77777777" w:rsidR="00AC4ACB" w:rsidRPr="004D71C6" w:rsidRDefault="00AC4ACB" w:rsidP="004D71C6">
            <w:pPr>
              <w:jc w:val="center"/>
              <w:rPr>
                <w:rFonts w:ascii="TH SarabunPSK" w:hAnsi="TH SarabunPSK" w:cs="TH SarabunPSK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5375ABD4" w14:textId="77777777" w:rsidR="00AC4ACB" w:rsidRPr="004D71C6" w:rsidRDefault="00AC4ACB" w:rsidP="004D71C6">
            <w:pPr>
              <w:jc w:val="center"/>
              <w:rPr>
                <w:rFonts w:ascii="TH SarabunPSK" w:hAnsi="TH SarabunPSK" w:cs="TH SarabunPSK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644DBDA1" w14:textId="77777777" w:rsidR="00AC4ACB" w:rsidRPr="004D71C6" w:rsidRDefault="00AC4ACB" w:rsidP="004D71C6">
            <w:pPr>
              <w:jc w:val="center"/>
              <w:rPr>
                <w:rFonts w:ascii="TH SarabunPSK" w:hAnsi="TH SarabunPSK" w:cs="TH SarabunPSK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4D71C6" w14:paraId="34E3AB2F" w14:textId="77777777" w:rsidTr="004E651F">
        <w:tc>
          <w:tcPr>
            <w:tcW w:w="675" w:type="dxa"/>
            <w:vAlign w:val="center"/>
          </w:tcPr>
          <w:p w14:paraId="1E9B0F27" w14:textId="77777777" w:rsidR="00AC4ACB" w:rsidRPr="004D71C6" w:rsidRDefault="00AC4ACB" w:rsidP="00AC4AC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6</w:t>
            </w:r>
            <w:r w:rsidR="00811134" w:rsidRPr="004D71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DA11845" w14:textId="77777777" w:rsidR="00AC4ACB" w:rsidRPr="004D71C6" w:rsidRDefault="00AC4ACB" w:rsidP="00AC4ACB">
            <w:pPr>
              <w:rPr>
                <w:rFonts w:ascii="TH SarabunPSK" w:hAnsi="TH SarabunPSK" w:cs="TH SarabunPSK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แบบบันทึกสุขภาพ</w:t>
            </w:r>
          </w:p>
        </w:tc>
        <w:tc>
          <w:tcPr>
            <w:tcW w:w="1843" w:type="dxa"/>
          </w:tcPr>
          <w:p w14:paraId="682CE562" w14:textId="77777777" w:rsidR="00AC4ACB" w:rsidRPr="004D71C6" w:rsidRDefault="00AC4ACB" w:rsidP="00AC4ACB">
            <w:pPr>
              <w:rPr>
                <w:rFonts w:ascii="TH SarabunPSK" w:hAnsi="TH SarabunPSK" w:cs="TH SarabunPSK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สำนักงานคณะกรรมการการศึกษาขั้นพื้นฐาน</w:t>
            </w:r>
          </w:p>
        </w:tc>
        <w:tc>
          <w:tcPr>
            <w:tcW w:w="1559" w:type="dxa"/>
          </w:tcPr>
          <w:p w14:paraId="1D68C409" w14:textId="77777777" w:rsidR="00AC4ACB" w:rsidRPr="004D71C6" w:rsidRDefault="00AC4ACB" w:rsidP="004D71C6">
            <w:pPr>
              <w:jc w:val="center"/>
              <w:rPr>
                <w:rFonts w:ascii="TH SarabunPSK" w:hAnsi="TH SarabunPSK" w:cs="TH SarabunPSK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5735422B" w14:textId="77777777" w:rsidR="00AC4ACB" w:rsidRPr="004D71C6" w:rsidRDefault="00AC4ACB" w:rsidP="004D71C6">
            <w:pPr>
              <w:jc w:val="center"/>
              <w:rPr>
                <w:rFonts w:ascii="TH SarabunPSK" w:hAnsi="TH SarabunPSK" w:cs="TH SarabunPSK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31384E9A" w14:textId="77777777" w:rsidR="00AC4ACB" w:rsidRPr="004D71C6" w:rsidRDefault="00AC4ACB" w:rsidP="004D71C6">
            <w:pPr>
              <w:jc w:val="center"/>
              <w:rPr>
                <w:rFonts w:ascii="TH SarabunPSK" w:hAnsi="TH SarabunPSK" w:cs="TH SarabunPSK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82C41C3" w14:textId="77777777" w:rsidR="00AC4ACB" w:rsidRPr="004D71C6" w:rsidRDefault="00AC4ACB" w:rsidP="004D71C6">
            <w:pPr>
              <w:jc w:val="center"/>
              <w:rPr>
                <w:rFonts w:ascii="TH SarabunPSK" w:hAnsi="TH SarabunPSK" w:cs="TH SarabunPSK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</w:tbl>
    <w:p w14:paraId="0E7C7CC4" w14:textId="77777777" w:rsidR="006C6C22" w:rsidRPr="004D71C6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lang w:bidi="th-TH"/>
        </w:rPr>
      </w:pPr>
    </w:p>
    <w:p w14:paraId="58CB2F50" w14:textId="77777777" w:rsidR="00A10CDA" w:rsidRPr="004D71C6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D71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4"/>
      </w:tblGrid>
      <w:tr w:rsidR="00F62F55" w:rsidRPr="004D71C6" w14:paraId="14EFFB83" w14:textId="77777777" w:rsidTr="00090552">
        <w:trPr>
          <w:trHeight w:val="567"/>
        </w:trPr>
        <w:tc>
          <w:tcPr>
            <w:tcW w:w="10314" w:type="dxa"/>
            <w:vAlign w:val="center"/>
          </w:tcPr>
          <w:p w14:paraId="235BD465" w14:textId="77777777" w:rsidR="00F62F55" w:rsidRPr="004D71C6" w:rsidRDefault="00F62F55" w:rsidP="00686AAA">
            <w:pPr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4D71C6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ไม่มีข้อมูลค่าธรรมเนียม</w:t>
            </w:r>
          </w:p>
        </w:tc>
      </w:tr>
    </w:tbl>
    <w:p w14:paraId="25DD3C1F" w14:textId="77777777" w:rsidR="008E2900" w:rsidRPr="004D71C6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lang w:bidi="th-TH"/>
        </w:rPr>
      </w:pPr>
    </w:p>
    <w:p w14:paraId="1187DD50" w14:textId="77777777" w:rsidR="00216FA4" w:rsidRPr="004D71C6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D71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4D71C6" w14:paraId="07DF31DE" w14:textId="77777777" w:rsidTr="00C1539D">
        <w:tc>
          <w:tcPr>
            <w:tcW w:w="534" w:type="dxa"/>
          </w:tcPr>
          <w:p w14:paraId="07FE0908" w14:textId="7E60931D" w:rsidR="00EA6950" w:rsidRPr="004D71C6" w:rsidRDefault="00EA695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4D71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2A6D252" w14:textId="77777777" w:rsidR="007D6F57" w:rsidRDefault="00EA6950" w:rsidP="007D6F57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4D71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4D71C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ร้องเรียนด้วยตนเอง 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/ 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ไปรษณีย์ </w:t>
            </w:r>
            <w:r w:rsidR="007D6F57"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โรงเรียน</w:t>
            </w:r>
            <w:r w:rsidR="007D6F57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อนุบาลวัดลูกแกประชาชนูทิศ</w:t>
            </w:r>
            <w:r w:rsidR="007D6F57"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7D6F57"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="007D6F57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47 หมู่ 7</w:t>
            </w:r>
            <w:r w:rsidR="007D6F57"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</w:p>
          <w:p w14:paraId="37AD2131" w14:textId="44DF6370" w:rsidR="00EA6950" w:rsidRPr="004D71C6" w:rsidRDefault="007D6F57" w:rsidP="007D6F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ต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ดอนขมิ้น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 อ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ท่ามะกา จ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กาญจนบุรี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711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2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0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034-566102</w:t>
            </w:r>
            <w:bookmarkStart w:id="0" w:name="_GoBack"/>
            <w:bookmarkEnd w:id="0"/>
            <w:r w:rsidR="00EA6950" w:rsidRPr="004D71C6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="00EA6950" w:rsidRPr="004D71C6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="00EA6950" w:rsidRPr="004D71C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EA6950" w:rsidRPr="004D71C6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4D71C6" w14:paraId="6E66CDD5" w14:textId="77777777" w:rsidTr="00C1539D">
        <w:tc>
          <w:tcPr>
            <w:tcW w:w="534" w:type="dxa"/>
          </w:tcPr>
          <w:p w14:paraId="1D2AFFA5" w14:textId="77777777" w:rsidR="00EA6950" w:rsidRPr="004D71C6" w:rsidRDefault="00EA695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4D71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59E210E" w14:textId="5DF24B22" w:rsidR="00EA6950" w:rsidRPr="004D71C6" w:rsidRDefault="00EA6950" w:rsidP="004D71C6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4D71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4D71C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ร้องเรียนด้วยตนเอง 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/ 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ไปรษณีย์ ที่สำนักงานเขตพื้</w:t>
            </w:r>
            <w:r w:rsid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นที่การศึกษาประถมศึกษากาญจนบุรี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เขต</w:t>
            </w:r>
            <w:r w:rsidR="004D71C6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2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 ต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หนองโรง อ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พนมทวน จ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กาญจนบุรี 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71140 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0-3457-9208</w:t>
            </w:r>
            <w:r w:rsidRPr="004D71C6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4D71C6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4D71C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4D71C6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4D71C6" w14:paraId="695866EA" w14:textId="77777777" w:rsidTr="00C1539D">
        <w:tc>
          <w:tcPr>
            <w:tcW w:w="534" w:type="dxa"/>
          </w:tcPr>
          <w:p w14:paraId="78F3439C" w14:textId="77777777" w:rsidR="00EA6950" w:rsidRPr="004D71C6" w:rsidRDefault="00EA695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3</w:t>
            </w:r>
            <w:r w:rsidR="00811134" w:rsidRPr="004D71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2775B2C8" w14:textId="77777777" w:rsidR="00EA6950" w:rsidRPr="004D71C6" w:rsidRDefault="00EA6950" w:rsidP="00EA69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71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4D71C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สายด่วนกระทรวงศึกษาธิการ โทร 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1579</w:t>
            </w:r>
            <w:r w:rsidRPr="004D71C6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4D71C6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4D71C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4D71C6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4D71C6" w14:paraId="60FDA7C2" w14:textId="77777777" w:rsidTr="00C1539D">
        <w:tc>
          <w:tcPr>
            <w:tcW w:w="534" w:type="dxa"/>
          </w:tcPr>
          <w:p w14:paraId="7F710B0D" w14:textId="77777777" w:rsidR="00EA6950" w:rsidRPr="004D71C6" w:rsidRDefault="00EA695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="00811134" w:rsidRPr="004D71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2EC1EF14" w14:textId="77777777" w:rsidR="00EA6950" w:rsidRPr="004D71C6" w:rsidRDefault="00EA6950" w:rsidP="00EA69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71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4D71C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ศูนย์บริการประชาชน 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(1111)  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สำนักงานปลัดสำนักนายกรัฐมนตรีทำเนียบรัฐบาล ถนนพิษณุโลก เขตดุสิต กทม</w:t>
            </w:r>
            <w:r w:rsidRPr="004D71C6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4D71C6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4D71C6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4D71C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4D71C6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14:paraId="3D5866BE" w14:textId="77777777" w:rsidR="00C1539D" w:rsidRPr="004D71C6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4D71C6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4D71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4D71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3"/>
      </w:tblGrid>
      <w:tr w:rsidR="00F064C0" w:rsidRPr="004D71C6" w14:paraId="4FD1EB3C" w14:textId="77777777" w:rsidTr="00E00F3F">
        <w:trPr>
          <w:trHeight w:val="567"/>
        </w:trPr>
        <w:tc>
          <w:tcPr>
            <w:tcW w:w="10173" w:type="dxa"/>
            <w:vAlign w:val="center"/>
          </w:tcPr>
          <w:p w14:paraId="0CD12DAD" w14:textId="77777777" w:rsidR="00F064C0" w:rsidRPr="004D71C6" w:rsidRDefault="00F064C0" w:rsidP="00686AAA">
            <w:pPr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4D71C6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14:paraId="036A5900" w14:textId="77777777" w:rsidR="00C1539D" w:rsidRPr="004D71C6" w:rsidRDefault="00C1539D" w:rsidP="00C1539D">
      <w:pPr>
        <w:pStyle w:val="a5"/>
        <w:spacing w:after="0" w:line="240" w:lineRule="auto"/>
        <w:ind w:left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4D71C6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D71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4D71C6" w:rsidRDefault="0064558D" w:rsidP="0064558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D71C6">
        <w:rPr>
          <w:rFonts w:ascii="TH SarabunPSK" w:hAnsi="TH SarabunPSK" w:cs="TH SarabunPSK"/>
          <w:noProof/>
          <w:sz w:val="32"/>
          <w:szCs w:val="32"/>
        </w:rPr>
        <w:t>-</w:t>
      </w:r>
    </w:p>
    <w:p w14:paraId="688B8321" w14:textId="77777777" w:rsidR="0064558D" w:rsidRPr="004D71C6" w:rsidRDefault="0064558D" w:rsidP="0064558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7B7C7CC9" w14:textId="77777777" w:rsidR="0064558D" w:rsidRPr="004D71C6" w:rsidRDefault="0064558D" w:rsidP="0064558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4D71C6" w:rsidRDefault="00982CD7" w:rsidP="00982CD7">
      <w:pPr>
        <w:pStyle w:val="a5"/>
        <w:spacing w:after="0" w:line="240" w:lineRule="auto"/>
        <w:ind w:left="426"/>
        <w:rPr>
          <w:rFonts w:ascii="TH SarabunPSK" w:hAnsi="TH SarabunPSK" w:cs="TH SarabunPSK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4D71C6" w:rsidRDefault="00D51311" w:rsidP="00D51311">
      <w:pPr>
        <w:spacing w:after="0" w:line="240" w:lineRule="auto"/>
        <w:ind w:left="360"/>
        <w:rPr>
          <w:rFonts w:ascii="TH SarabunPSK" w:hAnsi="TH SarabunPSK" w:cs="TH SarabunPSK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7D6F57">
      <w:headerReference w:type="default" r:id="rId9"/>
      <w:pgSz w:w="11907" w:h="16839" w:code="9"/>
      <w:pgMar w:top="1440" w:right="425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A49A34" w14:textId="77777777" w:rsidR="008461EA" w:rsidRDefault="008461EA" w:rsidP="00C81DB8">
      <w:pPr>
        <w:spacing w:after="0" w:line="240" w:lineRule="auto"/>
      </w:pPr>
      <w:r>
        <w:separator/>
      </w:r>
    </w:p>
  </w:endnote>
  <w:endnote w:type="continuationSeparator" w:id="0">
    <w:p w14:paraId="7B7A3FF0" w14:textId="77777777" w:rsidR="008461EA" w:rsidRDefault="008461EA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59E513" w14:textId="77777777" w:rsidR="008461EA" w:rsidRDefault="008461EA" w:rsidP="00C81DB8">
      <w:pPr>
        <w:spacing w:after="0" w:line="240" w:lineRule="auto"/>
      </w:pPr>
      <w:r>
        <w:separator/>
      </w:r>
    </w:p>
  </w:footnote>
  <w:footnote w:type="continuationSeparator" w:id="0">
    <w:p w14:paraId="620C02EE" w14:textId="77777777" w:rsidR="008461EA" w:rsidRDefault="008461EA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6F57">
          <w:rPr>
            <w:noProof/>
          </w:rPr>
          <w:t>4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7D6F5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D71C6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D6F57"/>
    <w:rsid w:val="007E1E74"/>
    <w:rsid w:val="00811134"/>
    <w:rsid w:val="008461EA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8C85C-9234-4953-A0D7-5C2D5953F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0</TotalTime>
  <Pages>4</Pages>
  <Words>637</Words>
  <Characters>3637</Characters>
  <Application>Microsoft Office Word</Application>
  <DocSecurity>0</DocSecurity>
  <Lines>30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4266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Windows User</cp:lastModifiedBy>
  <cp:revision>2</cp:revision>
  <cp:lastPrinted>2016-06-28T22:58:00Z</cp:lastPrinted>
  <dcterms:created xsi:type="dcterms:W3CDTF">2016-06-28T22:58:00Z</dcterms:created>
  <dcterms:modified xsi:type="dcterms:W3CDTF">2016-06-28T22:58:00Z</dcterms:modified>
</cp:coreProperties>
</file>